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6641D" w:rsidP="00E71FC3">
      <w:pPr>
        <w:pStyle w:val="NoSpacing"/>
      </w:pPr>
      <w:r>
        <w:rPr>
          <w:u w:val="single"/>
        </w:rPr>
        <w:t>John WESTWOED</w:t>
      </w:r>
      <w:r>
        <w:t xml:space="preserve">      (fl.1458-9)</w:t>
      </w:r>
    </w:p>
    <w:p w:rsidR="0036641D" w:rsidRDefault="0036641D" w:rsidP="00E71FC3">
      <w:pPr>
        <w:pStyle w:val="NoSpacing"/>
      </w:pPr>
      <w:r>
        <w:t>of London.</w:t>
      </w:r>
    </w:p>
    <w:p w:rsidR="0036641D" w:rsidRDefault="0036641D" w:rsidP="00E71FC3">
      <w:pPr>
        <w:pStyle w:val="NoSpacing"/>
      </w:pPr>
    </w:p>
    <w:p w:rsidR="0036641D" w:rsidRDefault="0036641D" w:rsidP="00E71FC3">
      <w:pPr>
        <w:pStyle w:val="NoSpacing"/>
      </w:pPr>
    </w:p>
    <w:p w:rsidR="0036641D" w:rsidRDefault="0036641D" w:rsidP="00E71FC3">
      <w:pPr>
        <w:pStyle w:val="NoSpacing"/>
      </w:pPr>
      <w:r>
        <w:t xml:space="preserve">         1458-9</w:t>
      </w:r>
      <w:r>
        <w:tab/>
        <w:t>Apprentice of Thomas Bryce, mercer(q.v.).    (Jefferson p.1135)</w:t>
      </w:r>
    </w:p>
    <w:p w:rsidR="0036641D" w:rsidRDefault="0036641D" w:rsidP="00E71FC3">
      <w:pPr>
        <w:pStyle w:val="NoSpacing"/>
      </w:pPr>
    </w:p>
    <w:p w:rsidR="0036641D" w:rsidRDefault="0036641D" w:rsidP="00E71FC3">
      <w:pPr>
        <w:pStyle w:val="NoSpacing"/>
      </w:pPr>
    </w:p>
    <w:p w:rsidR="0036641D" w:rsidRDefault="0036641D" w:rsidP="00E71FC3">
      <w:pPr>
        <w:pStyle w:val="NoSpacing"/>
      </w:pPr>
    </w:p>
    <w:p w:rsidR="0036641D" w:rsidRPr="0036641D" w:rsidRDefault="0036641D" w:rsidP="00E71FC3">
      <w:pPr>
        <w:pStyle w:val="NoSpacing"/>
      </w:pPr>
      <w:r>
        <w:t>12 February 2017</w:t>
      </w:r>
      <w:bookmarkStart w:id="0" w:name="_GoBack"/>
      <w:bookmarkEnd w:id="0"/>
    </w:p>
    <w:sectPr w:rsidR="0036641D" w:rsidRPr="003664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41D" w:rsidRDefault="0036641D" w:rsidP="00E71FC3">
      <w:pPr>
        <w:spacing w:after="0" w:line="240" w:lineRule="auto"/>
      </w:pPr>
      <w:r>
        <w:separator/>
      </w:r>
    </w:p>
  </w:endnote>
  <w:endnote w:type="continuationSeparator" w:id="0">
    <w:p w:rsidR="0036641D" w:rsidRDefault="003664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41D" w:rsidRDefault="0036641D" w:rsidP="00E71FC3">
      <w:pPr>
        <w:spacing w:after="0" w:line="240" w:lineRule="auto"/>
      </w:pPr>
      <w:r>
        <w:separator/>
      </w:r>
    </w:p>
  </w:footnote>
  <w:footnote w:type="continuationSeparator" w:id="0">
    <w:p w:rsidR="0036641D" w:rsidRDefault="003664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1D"/>
    <w:rsid w:val="001A7C09"/>
    <w:rsid w:val="0036641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467B9"/>
  <w15:chartTrackingRefBased/>
  <w15:docId w15:val="{79B2BB37-17C7-427B-BBE8-12FFB63E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2017-02-12T21:38:00Z</dcterms:created>
  <dcterms:modified xsi:type="dcterms:W3CDTF">2017-02-12T21:40:00Z</dcterms:modified>
</cp:coreProperties>
</file>